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E3A8B" w14:textId="77777777" w:rsidR="00FD1901" w:rsidRPr="00DF3470" w:rsidRDefault="00997F14" w:rsidP="00FD190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FD1901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8B8DB03" w14:textId="77777777" w:rsidR="00FD1901" w:rsidRPr="00DF3470" w:rsidRDefault="00FD1901" w:rsidP="00FD190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6B6C6F4" w14:textId="77777777" w:rsidR="00FD1901" w:rsidRDefault="00FD1901" w:rsidP="00FD190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CFB2F58" w14:textId="77777777" w:rsidR="00FD1901" w:rsidRPr="00E91775" w:rsidRDefault="00FD1901" w:rsidP="00FD190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8132A8A" w14:textId="77777777" w:rsidR="00FD1901" w:rsidRPr="00DF3470" w:rsidRDefault="00FD1901" w:rsidP="00FD190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2D06E1F" w14:textId="762840D3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p w14:paraId="014BD232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3CE81E38" w:rsidR="0085747A" w:rsidRPr="008F41F1" w:rsidRDefault="006D5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Retoryka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4D287AB8" w:rsidR="0085747A" w:rsidRPr="008F41F1" w:rsidRDefault="00676B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255B9E35" w:rsidR="0085747A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  <w:r w:rsidR="00676BB9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Instytut Nauk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77777777" w:rsidR="0085747A" w:rsidRPr="008F41F1" w:rsidRDefault="00721C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A5E16EE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769416E5" w:rsidR="0085747A" w:rsidRPr="008F41F1" w:rsidRDefault="00A821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3FF7291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3C3" w14:textId="2F9A5EF9" w:rsidR="00015B8F" w:rsidRPr="008F41F1" w:rsidRDefault="002B48F2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676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EA35A1" w14:textId="77777777" w:rsidR="00923D7D" w:rsidRPr="008F41F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182C1E" w14:textId="77777777" w:rsidR="00923D7D" w:rsidRPr="008F41F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Pr="008F41F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F7E2E05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  <w:r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77777777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 xml:space="preserve">ma zaliczenia przedmiotu 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07B4B58" w14:textId="77777777" w:rsidR="00153C41" w:rsidRPr="008F41F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77777777" w:rsidR="0085747A" w:rsidRPr="008F41F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1A2C7A50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podstawowej wiedzy, umiejętności i kompetencji społecznych  w zakresie teoretycznych podstaw retoryki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Zwiększenie wśród studentów świadomości roli jaką spełnia retoryka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9F080" w14:textId="6FD0337D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Wymienia i opisuje zarówno klasyczne jak i współczesne zasady retoryki 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Sporządza i wygłasza samodzielnie wypowiedzi retoryczne (doradcze, osądzające, oceniające, opiniujące)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09B8E60C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K_O3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,K_O5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0B084D65" w:rsidR="00887911" w:rsidRPr="008F41F1" w:rsidRDefault="00676BB9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E0284B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4990FDEF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Retoryka klasyczna – historia, funkcje, rodzaje mów retorycznych, style, techniki i zasady retoryki.</w:t>
                  </w:r>
                </w:p>
              </w:tc>
              <w:tc>
                <w:tcPr>
                  <w:tcW w:w="2851" w:type="dxa"/>
                </w:tcPr>
                <w:p w14:paraId="35D998EA" w14:textId="2B0F70E9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55D99C4E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0EF0C67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E0284B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04ECE82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Konstrukcja wypowiedzi retorycznej.</w:t>
                  </w:r>
                </w:p>
              </w:tc>
              <w:tc>
                <w:tcPr>
                  <w:tcW w:w="2851" w:type="dxa"/>
                </w:tcPr>
                <w:p w14:paraId="64F81B5A" w14:textId="175F220A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7F4F3490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53E2EA3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75D34BD4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11F0774E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0628E2BB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Współczesna sztuka retoryczna,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2A1E753D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0AA3700E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6F65DD32" w14:textId="600CB058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Dyskusja nad przygotowanymi przez studentów tekstami mów retorycznych.</w:t>
                  </w:r>
                </w:p>
              </w:tc>
              <w:tc>
                <w:tcPr>
                  <w:tcW w:w="2851" w:type="dxa"/>
                </w:tcPr>
                <w:p w14:paraId="31E3C904" w14:textId="0F6D9026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25FFEB6D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37F49328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retorycznych.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676BB9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676BB9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33EBDCC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676BB9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6FE55E1" w14:textId="77777777" w:rsidTr="00676BB9">
        <w:tc>
          <w:tcPr>
            <w:tcW w:w="1962" w:type="dxa"/>
          </w:tcPr>
          <w:p w14:paraId="7E2ABD2C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48A84A7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20A15588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4345C67" w14:textId="77777777" w:rsidTr="00676BB9">
        <w:tc>
          <w:tcPr>
            <w:tcW w:w="1962" w:type="dxa"/>
          </w:tcPr>
          <w:p w14:paraId="363144B9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069D1980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AE0DA9C" w14:textId="77777777" w:rsidTr="00676BB9">
        <w:tc>
          <w:tcPr>
            <w:tcW w:w="1962" w:type="dxa"/>
          </w:tcPr>
          <w:p w14:paraId="67C987B3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02FAFD84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A30B894" w14:textId="77777777" w:rsidTr="00676BB9">
        <w:tc>
          <w:tcPr>
            <w:tcW w:w="1962" w:type="dxa"/>
          </w:tcPr>
          <w:p w14:paraId="3F2F573B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163253FE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2FA69A65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226CAAFE" w14:textId="77777777" w:rsidTr="00676BB9">
        <w:tc>
          <w:tcPr>
            <w:tcW w:w="1962" w:type="dxa"/>
          </w:tcPr>
          <w:p w14:paraId="0A25ADDB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8C20545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EE3D52E" w14:textId="77777777" w:rsidTr="00676BB9">
        <w:tc>
          <w:tcPr>
            <w:tcW w:w="1962" w:type="dxa"/>
          </w:tcPr>
          <w:p w14:paraId="3DE89C3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1F18D80E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5A80B29" w14:textId="77777777" w:rsidTr="00676BB9">
        <w:tc>
          <w:tcPr>
            <w:tcW w:w="1962" w:type="dxa"/>
          </w:tcPr>
          <w:p w14:paraId="15762326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0F7E6F0D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21DF95CE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6ED9D8C6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  <w:p w14:paraId="0ADEF72F" w14:textId="1FE3FAF8" w:rsidR="0085747A" w:rsidRPr="008F41F1" w:rsidRDefault="0085747A" w:rsidP="000D20A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152F9C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2015BA" w14:textId="77777777" w:rsidR="00676BB9" w:rsidRDefault="00676BB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B4FEDF" w14:textId="77777777" w:rsidR="00676BB9" w:rsidRDefault="00676BB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76EE86C4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196"/>
      </w:tblGrid>
      <w:tr w:rsidR="0085747A" w:rsidRPr="008F41F1" w14:paraId="313D5462" w14:textId="77777777" w:rsidTr="00676BB9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196" w:type="dxa"/>
          </w:tcPr>
          <w:p w14:paraId="737D83FC" w14:textId="6E37D60B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676BB9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196" w:type="dxa"/>
          </w:tcPr>
          <w:p w14:paraId="22E524A9" w14:textId="0359D109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9B7071" w14:textId="420008CC" w:rsidR="009E0DFB" w:rsidRDefault="009E0DFB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E535A" w14:textId="3BB063FC" w:rsidR="00E6057D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77777777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3B2F3D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00589" w14:textId="5B54267A" w:rsidR="00B43BB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F41F1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166B09F1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M</w:t>
            </w:r>
            <w:r w:rsidR="00E215EC">
              <w:rPr>
                <w:rFonts w:ascii="Corbel" w:hAnsi="Corbel"/>
                <w:sz w:val="24"/>
                <w:szCs w:val="24"/>
              </w:rPr>
              <w:t>.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441A9E03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447DC0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3BC347D9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4DA82BB2" w14:textId="77777777" w:rsidR="00665895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2015.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599ED905" w:rsidR="0085747A" w:rsidRPr="008F41F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41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0606" w14:textId="77777777" w:rsidR="00A05234" w:rsidRDefault="00A05234" w:rsidP="00C16ABF">
      <w:pPr>
        <w:spacing w:after="0" w:line="240" w:lineRule="auto"/>
      </w:pPr>
      <w:r>
        <w:separator/>
      </w:r>
    </w:p>
  </w:endnote>
  <w:endnote w:type="continuationSeparator" w:id="0">
    <w:p w14:paraId="3D5DE221" w14:textId="77777777" w:rsidR="00A05234" w:rsidRDefault="00A052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4B70E" w14:textId="77777777" w:rsidR="00A05234" w:rsidRDefault="00A05234" w:rsidP="00C16ABF">
      <w:pPr>
        <w:spacing w:after="0" w:line="240" w:lineRule="auto"/>
      </w:pPr>
      <w:r>
        <w:separator/>
      </w:r>
    </w:p>
  </w:footnote>
  <w:footnote w:type="continuationSeparator" w:id="0">
    <w:p w14:paraId="15C11C68" w14:textId="77777777" w:rsidR="00A05234" w:rsidRDefault="00A05234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8EB"/>
    <w:rsid w:val="0002644F"/>
    <w:rsid w:val="00042A51"/>
    <w:rsid w:val="00042D2E"/>
    <w:rsid w:val="00044C82"/>
    <w:rsid w:val="00060C9F"/>
    <w:rsid w:val="00070ED6"/>
    <w:rsid w:val="000742DC"/>
    <w:rsid w:val="00084C12"/>
    <w:rsid w:val="00092901"/>
    <w:rsid w:val="000945F2"/>
    <w:rsid w:val="0009462C"/>
    <w:rsid w:val="00094B12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3B10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A3D2C"/>
    <w:rsid w:val="001A70D2"/>
    <w:rsid w:val="001B1FBF"/>
    <w:rsid w:val="001C2652"/>
    <w:rsid w:val="001C4AFE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A7B"/>
    <w:rsid w:val="00281FF2"/>
    <w:rsid w:val="002857DE"/>
    <w:rsid w:val="00291567"/>
    <w:rsid w:val="00296CC5"/>
    <w:rsid w:val="002A22BF"/>
    <w:rsid w:val="002A2389"/>
    <w:rsid w:val="002A671D"/>
    <w:rsid w:val="002B48F2"/>
    <w:rsid w:val="002B4D55"/>
    <w:rsid w:val="002B5EA0"/>
    <w:rsid w:val="002B6119"/>
    <w:rsid w:val="002C1F06"/>
    <w:rsid w:val="002C7F59"/>
    <w:rsid w:val="002D3375"/>
    <w:rsid w:val="002D73D4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47FA8"/>
    <w:rsid w:val="00650C5F"/>
    <w:rsid w:val="00654934"/>
    <w:rsid w:val="006620D9"/>
    <w:rsid w:val="00665895"/>
    <w:rsid w:val="00671958"/>
    <w:rsid w:val="00675843"/>
    <w:rsid w:val="00676BB9"/>
    <w:rsid w:val="00696477"/>
    <w:rsid w:val="006B309F"/>
    <w:rsid w:val="006D050F"/>
    <w:rsid w:val="006D521D"/>
    <w:rsid w:val="006D6139"/>
    <w:rsid w:val="006E5D65"/>
    <w:rsid w:val="006F1282"/>
    <w:rsid w:val="006F1FBC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302A"/>
    <w:rsid w:val="00763BF1"/>
    <w:rsid w:val="00766FD4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4A8"/>
    <w:rsid w:val="00801E2C"/>
    <w:rsid w:val="0081554D"/>
    <w:rsid w:val="0081707E"/>
    <w:rsid w:val="0082041D"/>
    <w:rsid w:val="008402CC"/>
    <w:rsid w:val="0084345E"/>
    <w:rsid w:val="008449B3"/>
    <w:rsid w:val="008552A2"/>
    <w:rsid w:val="0085747A"/>
    <w:rsid w:val="00866F6D"/>
    <w:rsid w:val="00871F8F"/>
    <w:rsid w:val="00872177"/>
    <w:rsid w:val="008765A0"/>
    <w:rsid w:val="008845C4"/>
    <w:rsid w:val="00884922"/>
    <w:rsid w:val="00885F64"/>
    <w:rsid w:val="008869DF"/>
    <w:rsid w:val="00887911"/>
    <w:rsid w:val="008917F9"/>
    <w:rsid w:val="008A45F7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43E7F"/>
    <w:rsid w:val="009508DF"/>
    <w:rsid w:val="00950DAC"/>
    <w:rsid w:val="00954A07"/>
    <w:rsid w:val="00962AE8"/>
    <w:rsid w:val="009674F0"/>
    <w:rsid w:val="00977B00"/>
    <w:rsid w:val="00997F14"/>
    <w:rsid w:val="009A438C"/>
    <w:rsid w:val="009A78D9"/>
    <w:rsid w:val="009A7CEC"/>
    <w:rsid w:val="009C10F0"/>
    <w:rsid w:val="009C3E31"/>
    <w:rsid w:val="009C54AE"/>
    <w:rsid w:val="009C788E"/>
    <w:rsid w:val="009D3F3B"/>
    <w:rsid w:val="009E0543"/>
    <w:rsid w:val="009E0DFB"/>
    <w:rsid w:val="009E3B41"/>
    <w:rsid w:val="009E76CE"/>
    <w:rsid w:val="009F3C5C"/>
    <w:rsid w:val="009F4610"/>
    <w:rsid w:val="00A00ECC"/>
    <w:rsid w:val="00A05234"/>
    <w:rsid w:val="00A155EE"/>
    <w:rsid w:val="00A2245B"/>
    <w:rsid w:val="00A2754C"/>
    <w:rsid w:val="00A30110"/>
    <w:rsid w:val="00A35B87"/>
    <w:rsid w:val="00A36899"/>
    <w:rsid w:val="00A371F3"/>
    <w:rsid w:val="00A371F6"/>
    <w:rsid w:val="00A43BF6"/>
    <w:rsid w:val="00A53FA5"/>
    <w:rsid w:val="00A54817"/>
    <w:rsid w:val="00A601C8"/>
    <w:rsid w:val="00A60799"/>
    <w:rsid w:val="00A8215D"/>
    <w:rsid w:val="00A84C85"/>
    <w:rsid w:val="00A90496"/>
    <w:rsid w:val="00A97DE1"/>
    <w:rsid w:val="00AB053C"/>
    <w:rsid w:val="00AB0BD9"/>
    <w:rsid w:val="00AD1146"/>
    <w:rsid w:val="00AD27D3"/>
    <w:rsid w:val="00AD66D6"/>
    <w:rsid w:val="00AE1160"/>
    <w:rsid w:val="00AE203C"/>
    <w:rsid w:val="00AE28C3"/>
    <w:rsid w:val="00AE2E74"/>
    <w:rsid w:val="00AE5FCB"/>
    <w:rsid w:val="00AF165F"/>
    <w:rsid w:val="00AF2C1E"/>
    <w:rsid w:val="00B04B41"/>
    <w:rsid w:val="00B06142"/>
    <w:rsid w:val="00B135B1"/>
    <w:rsid w:val="00B3130B"/>
    <w:rsid w:val="00B3713D"/>
    <w:rsid w:val="00B37ECD"/>
    <w:rsid w:val="00B40ADB"/>
    <w:rsid w:val="00B41455"/>
    <w:rsid w:val="00B43B77"/>
    <w:rsid w:val="00B43BB1"/>
    <w:rsid w:val="00B43E80"/>
    <w:rsid w:val="00B607DB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B4990"/>
    <w:rsid w:val="00BB520A"/>
    <w:rsid w:val="00BC6464"/>
    <w:rsid w:val="00BD3869"/>
    <w:rsid w:val="00BD43A7"/>
    <w:rsid w:val="00BD4AA6"/>
    <w:rsid w:val="00BD66E9"/>
    <w:rsid w:val="00BD6FF4"/>
    <w:rsid w:val="00BF2C41"/>
    <w:rsid w:val="00C058B4"/>
    <w:rsid w:val="00C05F44"/>
    <w:rsid w:val="00C131B5"/>
    <w:rsid w:val="00C16ABF"/>
    <w:rsid w:val="00C170AE"/>
    <w:rsid w:val="00C239C1"/>
    <w:rsid w:val="00C26CB7"/>
    <w:rsid w:val="00C31A2B"/>
    <w:rsid w:val="00C324C1"/>
    <w:rsid w:val="00C36992"/>
    <w:rsid w:val="00C37C56"/>
    <w:rsid w:val="00C55289"/>
    <w:rsid w:val="00C56036"/>
    <w:rsid w:val="00C61DC5"/>
    <w:rsid w:val="00C66A83"/>
    <w:rsid w:val="00C67E92"/>
    <w:rsid w:val="00C70A26"/>
    <w:rsid w:val="00C73F0D"/>
    <w:rsid w:val="00C766DF"/>
    <w:rsid w:val="00C94B98"/>
    <w:rsid w:val="00CA2B96"/>
    <w:rsid w:val="00CA3015"/>
    <w:rsid w:val="00CA5089"/>
    <w:rsid w:val="00CA56E5"/>
    <w:rsid w:val="00CB3AAF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6B2C"/>
    <w:rsid w:val="00D352C9"/>
    <w:rsid w:val="00D425B2"/>
    <w:rsid w:val="00D428D6"/>
    <w:rsid w:val="00D474BE"/>
    <w:rsid w:val="00D552B2"/>
    <w:rsid w:val="00D5649A"/>
    <w:rsid w:val="00D56FBE"/>
    <w:rsid w:val="00D608D1"/>
    <w:rsid w:val="00D74119"/>
    <w:rsid w:val="00D8075B"/>
    <w:rsid w:val="00D824D8"/>
    <w:rsid w:val="00D8678B"/>
    <w:rsid w:val="00DA2114"/>
    <w:rsid w:val="00DC1846"/>
    <w:rsid w:val="00DC3FAC"/>
    <w:rsid w:val="00DC6C14"/>
    <w:rsid w:val="00DE09C0"/>
    <w:rsid w:val="00DE4A14"/>
    <w:rsid w:val="00DF320D"/>
    <w:rsid w:val="00DF71C8"/>
    <w:rsid w:val="00DF7672"/>
    <w:rsid w:val="00E0284B"/>
    <w:rsid w:val="00E129B8"/>
    <w:rsid w:val="00E215EC"/>
    <w:rsid w:val="00E21E7D"/>
    <w:rsid w:val="00E22FBC"/>
    <w:rsid w:val="00E24BF5"/>
    <w:rsid w:val="00E24C68"/>
    <w:rsid w:val="00E25338"/>
    <w:rsid w:val="00E37A26"/>
    <w:rsid w:val="00E442B6"/>
    <w:rsid w:val="00E51E44"/>
    <w:rsid w:val="00E5518C"/>
    <w:rsid w:val="00E6057D"/>
    <w:rsid w:val="00E63348"/>
    <w:rsid w:val="00E73003"/>
    <w:rsid w:val="00E742AA"/>
    <w:rsid w:val="00E77E88"/>
    <w:rsid w:val="00E8107D"/>
    <w:rsid w:val="00E87BDF"/>
    <w:rsid w:val="00E960BB"/>
    <w:rsid w:val="00EA2074"/>
    <w:rsid w:val="00EA4832"/>
    <w:rsid w:val="00EA4E9D"/>
    <w:rsid w:val="00EB3918"/>
    <w:rsid w:val="00EB6DC3"/>
    <w:rsid w:val="00EC4899"/>
    <w:rsid w:val="00ED03AB"/>
    <w:rsid w:val="00ED32D2"/>
    <w:rsid w:val="00ED6DA4"/>
    <w:rsid w:val="00EE32DE"/>
    <w:rsid w:val="00EE5457"/>
    <w:rsid w:val="00F070AB"/>
    <w:rsid w:val="00F17567"/>
    <w:rsid w:val="00F227AA"/>
    <w:rsid w:val="00F27A7B"/>
    <w:rsid w:val="00F52079"/>
    <w:rsid w:val="00F526AF"/>
    <w:rsid w:val="00F617C3"/>
    <w:rsid w:val="00F6347F"/>
    <w:rsid w:val="00F63C2B"/>
    <w:rsid w:val="00F670FD"/>
    <w:rsid w:val="00F7066B"/>
    <w:rsid w:val="00F779F0"/>
    <w:rsid w:val="00F83B28"/>
    <w:rsid w:val="00F974DA"/>
    <w:rsid w:val="00FA2280"/>
    <w:rsid w:val="00FA3964"/>
    <w:rsid w:val="00FA46E5"/>
    <w:rsid w:val="00FA5064"/>
    <w:rsid w:val="00FA6742"/>
    <w:rsid w:val="00FB7DBA"/>
    <w:rsid w:val="00FC1C25"/>
    <w:rsid w:val="00FC3F45"/>
    <w:rsid w:val="00FD1901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10681208-3B91-47D4-9ECB-47142432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94F3D-D3A3-40C8-B34E-E1C8F448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999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2023-10-10T08:14:00Z</dcterms:created>
  <dcterms:modified xsi:type="dcterms:W3CDTF">2024-08-23T11:24:00Z</dcterms:modified>
</cp:coreProperties>
</file>